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B9D36" w14:textId="0E0C6009" w:rsidR="003E1A38" w:rsidRPr="00803911" w:rsidRDefault="6F6D762A" w:rsidP="40CE1019">
      <w:pPr>
        <w:rPr>
          <w:rFonts w:cs="Arial"/>
        </w:rPr>
      </w:pPr>
      <w:r w:rsidRPr="00803911">
        <w:rPr>
          <w:rFonts w:cs="Arial"/>
        </w:rPr>
        <w:t>Številka:</w:t>
      </w:r>
      <w:r w:rsidR="003150BA" w:rsidRPr="00803911">
        <w:rPr>
          <w:rFonts w:cs="Arial"/>
        </w:rPr>
        <w:t xml:space="preserve"> </w:t>
      </w:r>
      <w:r w:rsidR="6B268512" w:rsidRPr="00803911">
        <w:rPr>
          <w:rFonts w:cs="Arial"/>
        </w:rPr>
        <w:t>4301</w:t>
      </w:r>
      <w:r w:rsidR="003150BA" w:rsidRPr="00803911">
        <w:rPr>
          <w:rFonts w:cs="Arial"/>
        </w:rPr>
        <w:t>-00</w:t>
      </w:r>
      <w:r w:rsidR="00803911" w:rsidRPr="00803911">
        <w:rPr>
          <w:rFonts w:cs="Arial"/>
        </w:rPr>
        <w:t>50</w:t>
      </w:r>
      <w:r w:rsidR="003150BA" w:rsidRPr="00803911">
        <w:rPr>
          <w:rFonts w:cs="Arial"/>
        </w:rPr>
        <w:t>/2023</w:t>
      </w:r>
    </w:p>
    <w:p w14:paraId="4E226EC6" w14:textId="5D5F1F1B" w:rsidR="003E1A38" w:rsidRDefault="003E1A38" w:rsidP="003E1A38">
      <w:pPr>
        <w:rPr>
          <w:rFonts w:cs="Arial"/>
        </w:rPr>
      </w:pPr>
      <w:r w:rsidRPr="00803911">
        <w:rPr>
          <w:rFonts w:cs="Arial"/>
        </w:rPr>
        <w:t>JN</w:t>
      </w:r>
      <w:r w:rsidR="00E42D7C" w:rsidRPr="00803911">
        <w:rPr>
          <w:rFonts w:cs="Arial"/>
        </w:rPr>
        <w:t xml:space="preserve"> BR</w:t>
      </w:r>
      <w:r w:rsidRPr="00803911">
        <w:rPr>
          <w:rFonts w:cs="Arial"/>
        </w:rPr>
        <w:t>:</w:t>
      </w:r>
      <w:r w:rsidR="003150BA" w:rsidRPr="00803911">
        <w:rPr>
          <w:rFonts w:cs="Arial"/>
        </w:rPr>
        <w:t xml:space="preserve"> 2023-</w:t>
      </w:r>
      <w:r w:rsidR="00803911" w:rsidRPr="00803911">
        <w:rPr>
          <w:rFonts w:cs="Arial"/>
        </w:rPr>
        <w:t>305</w:t>
      </w:r>
      <w:r w:rsidRPr="00803911">
        <w:rPr>
          <w:rFonts w:cs="Arial"/>
        </w:rPr>
        <w:t xml:space="preserve"> </w:t>
      </w:r>
      <w:bookmarkStart w:id="0" w:name="_GoBack"/>
      <w:bookmarkEnd w:id="0"/>
    </w:p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2605E368" w:rsidR="00144B8D" w:rsidRPr="002F7CAF" w:rsidRDefault="00AC7641" w:rsidP="00144B8D">
      <w:pPr>
        <w:pStyle w:val="a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872807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4"/>
        <w:gridCol w:w="3110"/>
        <w:gridCol w:w="1342"/>
        <w:gridCol w:w="3554"/>
        <w:gridCol w:w="1961"/>
        <w:gridCol w:w="1306"/>
        <w:gridCol w:w="1698"/>
        <w:gridCol w:w="1206"/>
      </w:tblGrid>
      <w:tr w:rsidR="003D0D5D" w:rsidRPr="0073420D" w14:paraId="27A5A52F" w14:textId="77777777" w:rsidTr="00C544A3">
        <w:trPr>
          <w:gridAfter w:val="1"/>
          <w:wAfter w:w="1206" w:type="dxa"/>
          <w:trHeight w:val="311"/>
        </w:trPr>
        <w:tc>
          <w:tcPr>
            <w:tcW w:w="1874" w:type="dxa"/>
            <w:vAlign w:val="center"/>
          </w:tcPr>
          <w:p w14:paraId="51A0F7FA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35905876" w14:textId="4F3445BC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554" w:type="dxa"/>
            <w:vAlign w:val="center"/>
          </w:tcPr>
          <w:p w14:paraId="2B12C3AE" w14:textId="6649BACE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961" w:type="dxa"/>
            <w:vAlign w:val="center"/>
          </w:tcPr>
          <w:p w14:paraId="09E9B73E" w14:textId="7457606D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  <w:vAlign w:val="center"/>
          </w:tcPr>
          <w:p w14:paraId="66276E82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1698" w:type="dxa"/>
            <w:vAlign w:val="center"/>
          </w:tcPr>
          <w:p w14:paraId="11C758C8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3D0D5D" w:rsidRPr="0073420D" w14:paraId="229A3EFB" w14:textId="77777777" w:rsidTr="00792CFF">
        <w:trPr>
          <w:gridAfter w:val="1"/>
          <w:wAfter w:w="1206" w:type="dxa"/>
          <w:trHeight w:val="567"/>
        </w:trPr>
        <w:tc>
          <w:tcPr>
            <w:tcW w:w="1874" w:type="dxa"/>
          </w:tcPr>
          <w:p w14:paraId="18BEBC37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68475009" w14:textId="77777777" w:rsidR="003D0D5D" w:rsidRPr="0073420D" w:rsidRDefault="003D0D5D" w:rsidP="00AC7641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45F00396" w14:textId="1AD2FC49" w:rsidR="003D0D5D" w:rsidRPr="0073420D" w:rsidRDefault="003D0D5D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  <w:r w:rsidR="0073420D" w:rsidRPr="00E94875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navede se št. sklopa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554" w:type="dxa"/>
            <w:vAlign w:val="center"/>
          </w:tcPr>
          <w:p w14:paraId="12D6631B" w14:textId="114331FD" w:rsidR="003D0D5D" w:rsidRPr="0073420D" w:rsidRDefault="003D0D5D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 w:rsidR="0070456F">
              <w:rPr>
                <w:sz w:val="20"/>
                <w:szCs w:val="20"/>
              </w:rPr>
              <w:t>blaga/</w:t>
            </w:r>
            <w:r w:rsidR="00792CFF">
              <w:rPr>
                <w:sz w:val="20"/>
                <w:szCs w:val="20"/>
              </w:rPr>
              <w:t>storitve</w:t>
            </w:r>
          </w:p>
        </w:tc>
        <w:tc>
          <w:tcPr>
            <w:tcW w:w="1961" w:type="dxa"/>
            <w:vAlign w:val="center"/>
          </w:tcPr>
          <w:p w14:paraId="45A4C39F" w14:textId="2B3C6C7D" w:rsidR="003D0D5D" w:rsidRPr="0073420D" w:rsidRDefault="003D0D5D" w:rsidP="00E94875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</w:t>
            </w:r>
            <w:r w:rsidR="00792CFF">
              <w:rPr>
                <w:sz w:val="20"/>
                <w:szCs w:val="20"/>
              </w:rPr>
              <w:t>storitve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 w:rsidR="00E94875"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 xml:space="preserve">brez DDV) </w:t>
            </w:r>
            <w:r w:rsidR="00545AC9" w:rsidRPr="00545AC9">
              <w:rPr>
                <w:i/>
                <w:color w:val="BFBFBF" w:themeColor="background1" w:themeShade="BF"/>
                <w:sz w:val="18"/>
                <w:szCs w:val="18"/>
              </w:rPr>
              <w:t>(</w:t>
            </w:r>
            <w:r w:rsidRPr="00545AC9">
              <w:rPr>
                <w:i/>
                <w:color w:val="BFBFBF" w:themeColor="background1" w:themeShade="BF"/>
                <w:sz w:val="18"/>
                <w:szCs w:val="18"/>
              </w:rPr>
              <w:t>n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avede se za vsak sklop ločeno,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1306" w:type="dxa"/>
            <w:vAlign w:val="center"/>
          </w:tcPr>
          <w:p w14:paraId="5CF1892C" w14:textId="08AC6ABB" w:rsidR="003D0D5D" w:rsidRPr="0073420D" w:rsidRDefault="003D0D5D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  <w:r w:rsidR="00C544A3" w:rsidRPr="00650D09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1698" w:type="dxa"/>
            <w:vAlign w:val="center"/>
          </w:tcPr>
          <w:p w14:paraId="392831BB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5EE4C18D" w:rsidR="003D0D5D" w:rsidRPr="0073420D" w:rsidRDefault="00C544A3" w:rsidP="006109EB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3D0D5D" w:rsidRPr="0073420D" w14:paraId="53837B44" w14:textId="77777777" w:rsidTr="00C544A3">
        <w:trPr>
          <w:gridAfter w:val="1"/>
          <w:wAfter w:w="1206" w:type="dxa"/>
          <w:trHeight w:val="273"/>
        </w:trPr>
        <w:tc>
          <w:tcPr>
            <w:tcW w:w="1874" w:type="dxa"/>
            <w:vAlign w:val="center"/>
          </w:tcPr>
          <w:p w14:paraId="126ED7F0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415EC0DE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0EA8CB5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6B19E4B4" w14:textId="23C67E5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5B67C859" w14:textId="4B34AD13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7DDB05" w14:textId="52F3C20B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shd w:val="clear" w:color="auto" w:fill="BFBFBF" w:themeFill="background1" w:themeFillShade="BF"/>
          </w:tcPr>
          <w:p w14:paraId="72481CBD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6D557EC5" w14:textId="77777777" w:rsidTr="00792CFF">
        <w:trPr>
          <w:gridAfter w:val="1"/>
          <w:wAfter w:w="1206" w:type="dxa"/>
          <w:trHeight w:val="277"/>
        </w:trPr>
        <w:tc>
          <w:tcPr>
            <w:tcW w:w="1874" w:type="dxa"/>
            <w:vAlign w:val="center"/>
          </w:tcPr>
          <w:p w14:paraId="761CBC3D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Soponudnik</w:t>
            </w:r>
          </w:p>
        </w:tc>
        <w:tc>
          <w:tcPr>
            <w:tcW w:w="3110" w:type="dxa"/>
          </w:tcPr>
          <w:p w14:paraId="476E568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45AE4FC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6EF9BE39" w14:textId="1124A3D8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7E037A5A" w14:textId="488E7BF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679D364" w14:textId="6BCDD473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6AAF978A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191FBFF4" w14:textId="77777777" w:rsidTr="00792CFF">
        <w:trPr>
          <w:gridAfter w:val="1"/>
          <w:wAfter w:w="1206" w:type="dxa"/>
          <w:trHeight w:val="267"/>
        </w:trPr>
        <w:tc>
          <w:tcPr>
            <w:tcW w:w="1874" w:type="dxa"/>
            <w:vAlign w:val="center"/>
          </w:tcPr>
          <w:p w14:paraId="03ED2C27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3CC38CE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11C20EF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3500CD90" w14:textId="4B36D1D1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7ADAD2C5" w14:textId="70EF9BC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D4B80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76A45362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4F415D69" w14:textId="77777777" w:rsidTr="00792CFF">
        <w:trPr>
          <w:trHeight w:val="363"/>
        </w:trPr>
        <w:tc>
          <w:tcPr>
            <w:tcW w:w="18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73420D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896" w:type="dxa"/>
            <w:gridSpan w:val="2"/>
            <w:tcBorders>
              <w:left w:val="single" w:sz="4" w:space="0" w:color="auto"/>
            </w:tcBorders>
            <w:vAlign w:val="center"/>
          </w:tcPr>
          <w:p w14:paraId="4239A9C3" w14:textId="1FDE230B" w:rsidR="003D0D5D" w:rsidRPr="0073420D" w:rsidRDefault="003D0D5D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SKUPAJ:</w:t>
            </w:r>
          </w:p>
        </w:tc>
        <w:tc>
          <w:tcPr>
            <w:tcW w:w="1961" w:type="dxa"/>
            <w:tcBorders>
              <w:right w:val="single" w:sz="4" w:space="0" w:color="auto"/>
            </w:tcBorders>
          </w:tcPr>
          <w:p w14:paraId="3932744F" w14:textId="3208E23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21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66F82E40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C544A3">
        <w:rPr>
          <w:rFonts w:cs="Arial"/>
          <w:b/>
          <w:sz w:val="18"/>
          <w:szCs w:val="18"/>
        </w:rPr>
        <w:t>glavnega ponudnika in soponudnika</w:t>
      </w:r>
      <w:r w:rsidR="00515523" w:rsidRPr="002F7CAF">
        <w:rPr>
          <w:rFonts w:cs="Arial"/>
          <w:b/>
          <w:sz w:val="18"/>
          <w:szCs w:val="18"/>
        </w:rPr>
        <w:t>:</w:t>
      </w:r>
    </w:p>
    <w:p w14:paraId="26F44C5A" w14:textId="4E3E6CC4" w:rsidR="003D0D5D" w:rsidRPr="002F7CAF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3292A27" w14:textId="21E8B7C6" w:rsidR="00324C4C" w:rsidRPr="002F7CAF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</w:t>
      </w:r>
      <w:r w:rsidR="00324C4C" w:rsidRPr="002F7CAF">
        <w:rPr>
          <w:rFonts w:cs="Arial"/>
          <w:sz w:val="18"/>
          <w:szCs w:val="18"/>
        </w:rPr>
        <w:t xml:space="preserve">bomo imeli ob sklenitvi pogodbe z naročnikom in v času njenega izvajanja, sklenjeno pogodbo </w:t>
      </w:r>
      <w:r w:rsidRPr="002F7CAF">
        <w:rPr>
          <w:rFonts w:cs="Arial"/>
          <w:sz w:val="18"/>
          <w:szCs w:val="18"/>
        </w:rPr>
        <w:t>z navedenimi</w:t>
      </w:r>
      <w:r w:rsidR="00324C4C" w:rsidRPr="002F7CAF">
        <w:rPr>
          <w:rFonts w:cs="Arial"/>
          <w:sz w:val="18"/>
          <w:szCs w:val="18"/>
        </w:rPr>
        <w:t xml:space="preserve"> podizvajalc</w:t>
      </w:r>
      <w:r w:rsidRPr="002F7CAF">
        <w:rPr>
          <w:rFonts w:cs="Arial"/>
          <w:sz w:val="18"/>
          <w:szCs w:val="18"/>
        </w:rPr>
        <w:t>i</w:t>
      </w:r>
      <w:r w:rsidR="00E751EC" w:rsidRPr="002F7CAF">
        <w:rPr>
          <w:rFonts w:cs="Arial"/>
          <w:sz w:val="18"/>
          <w:szCs w:val="18"/>
        </w:rPr>
        <w:t>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a0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60EC7406" w14:textId="77777777" w:rsidR="00D47195" w:rsidRPr="002F7CAF" w:rsidRDefault="0010524F" w:rsidP="00AF4886">
      <w:pPr>
        <w:pStyle w:val="a0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2F7CAF">
        <w:rPr>
          <w:rFonts w:ascii="Arial" w:hAnsi="Arial" w:cs="Arial"/>
          <w:i w:val="0"/>
          <w:sz w:val="18"/>
          <w:szCs w:val="18"/>
        </w:rPr>
        <w:t>V primeru nastopa več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2F7CAF">
        <w:rPr>
          <w:rFonts w:ascii="Arial" w:hAnsi="Arial" w:cs="Arial"/>
          <w:i w:val="0"/>
          <w:sz w:val="18"/>
          <w:szCs w:val="18"/>
        </w:rPr>
        <w:t xml:space="preserve"> podizvajalcev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/soponudnikov,</w:t>
      </w:r>
      <w:r w:rsidRPr="002F7CAF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>prilagodi (doda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oz. odvzame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podpisne vrstice)</w:t>
      </w:r>
      <w:r w:rsidRPr="002F7CAF">
        <w:rPr>
          <w:rFonts w:ascii="Arial" w:hAnsi="Arial" w:cs="Arial"/>
          <w:i w:val="0"/>
          <w:sz w:val="18"/>
          <w:szCs w:val="18"/>
        </w:rPr>
        <w:t>.</w:t>
      </w:r>
    </w:p>
    <w:p w14:paraId="4F2E9871" w14:textId="77777777" w:rsidR="00C544A3" w:rsidRPr="00184A22" w:rsidRDefault="00C544A3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r>
        <w:rPr>
          <w:sz w:val="18"/>
          <w:szCs w:val="18"/>
          <w:lang w:eastAsia="x-none"/>
        </w:rPr>
        <w:t>Soponudnik(-i)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499B18F1" w14:textId="65C3A2E2" w:rsidR="00C544A3" w:rsidRPr="00C544A3" w:rsidRDefault="00C544A3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r>
        <w:rPr>
          <w:sz w:val="18"/>
          <w:szCs w:val="18"/>
          <w:lang w:eastAsia="x-none"/>
        </w:rPr>
        <w:t>Soponudnik(-i) in podizvajalec(-i) v šestem stolpcu potrdi(-ta/-jo) navedeno v tabeli.</w:t>
      </w:r>
    </w:p>
    <w:p w14:paraId="1D4CB264" w14:textId="77777777" w:rsidR="00C544A3" w:rsidRPr="00184A22" w:rsidRDefault="00C544A3" w:rsidP="00C544A3">
      <w:pPr>
        <w:pStyle w:val="Pripombabesedilo"/>
        <w:ind w:left="357"/>
        <w:rPr>
          <w:rFonts w:cs="Arial"/>
          <w:sz w:val="18"/>
          <w:szCs w:val="18"/>
        </w:rPr>
      </w:pPr>
    </w:p>
    <w:p w14:paraId="2B2BE613" w14:textId="602CD40A" w:rsidR="00C53E88" w:rsidRDefault="00C53E88" w:rsidP="00C53E88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>Izjava podizvajalca,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izvajalca</w:t>
      </w:r>
      <w:r w:rsidR="00C544A3">
        <w:rPr>
          <w:rFonts w:cs="Arial"/>
          <w:sz w:val="18"/>
          <w:szCs w:val="18"/>
        </w:rPr>
        <w:t>/soizvajalca</w:t>
      </w:r>
      <w:r w:rsidRPr="002F7CAF">
        <w:rPr>
          <w:rFonts w:cs="Arial"/>
          <w:sz w:val="18"/>
          <w:szCs w:val="18"/>
        </w:rPr>
        <w:t xml:space="preserve"> (ponudnika</w:t>
      </w:r>
      <w:r w:rsidR="00C544A3">
        <w:rPr>
          <w:rFonts w:cs="Arial"/>
          <w:sz w:val="18"/>
          <w:szCs w:val="18"/>
        </w:rPr>
        <w:t>/soponudnika</w:t>
      </w:r>
      <w:r w:rsidRPr="002F7CAF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računov, ki jih bo predhodno potrdil izvajalec</w:t>
      </w:r>
      <w:r w:rsidR="00C544A3">
        <w:rPr>
          <w:rFonts w:cs="Arial"/>
          <w:sz w:val="18"/>
          <w:szCs w:val="18"/>
        </w:rPr>
        <w:t>/soizvajalec</w:t>
      </w:r>
      <w:r w:rsidRPr="002F7CAF">
        <w:rPr>
          <w:rFonts w:cs="Arial"/>
          <w:sz w:val="18"/>
          <w:szCs w:val="18"/>
        </w:rPr>
        <w:t xml:space="preserve"> in bodo priloga računu, ki jo bo naročniku izstavil izvajalec.</w:t>
      </w:r>
    </w:p>
    <w:p w14:paraId="7EAE51CB" w14:textId="77777777" w:rsidR="00C544A3" w:rsidRDefault="00C544A3" w:rsidP="00C544A3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0084C3BF" w14:textId="77777777" w:rsidR="00C544A3" w:rsidRDefault="00C544A3" w:rsidP="00C544A3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0056388D" w14:textId="77777777" w:rsidR="00C544A3" w:rsidRDefault="00C544A3" w:rsidP="00C544A3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2A0A2155" w14:textId="1739CE92" w:rsidR="00C544A3" w:rsidRPr="00C544A3" w:rsidRDefault="00ED5254" w:rsidP="53241361">
      <w:pPr>
        <w:pStyle w:val="Telobesedila"/>
        <w:spacing w:after="120"/>
        <w:rPr>
          <w:rFonts w:cs="Arial"/>
          <w:i/>
          <w:iCs/>
          <w:sz w:val="20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C544A3" w:rsidRPr="00C544A3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641118" w14:textId="77777777" w:rsidR="00D84209" w:rsidRDefault="00D84209">
      <w:r>
        <w:separator/>
      </w:r>
    </w:p>
  </w:endnote>
  <w:endnote w:type="continuationSeparator" w:id="0">
    <w:p w14:paraId="57F196FC" w14:textId="77777777" w:rsidR="00D84209" w:rsidRDefault="00D84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F98C0" w14:textId="738B974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C544A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C544A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4BC48F6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0391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0391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BD8C1C" w14:textId="77777777" w:rsidR="00D84209" w:rsidRDefault="00D84209">
      <w:r>
        <w:separator/>
      </w:r>
    </w:p>
  </w:footnote>
  <w:footnote w:type="continuationSeparator" w:id="0">
    <w:p w14:paraId="45BCFDB4" w14:textId="77777777" w:rsidR="00D84209" w:rsidRDefault="00D84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9B973AD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831A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0BA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73B98"/>
    <w:rsid w:val="00695AB6"/>
    <w:rsid w:val="006B23F6"/>
    <w:rsid w:val="006D2DA3"/>
    <w:rsid w:val="006D42E9"/>
    <w:rsid w:val="006D59F7"/>
    <w:rsid w:val="006E321C"/>
    <w:rsid w:val="006E377F"/>
    <w:rsid w:val="006F44F5"/>
    <w:rsid w:val="006F758E"/>
    <w:rsid w:val="007033C0"/>
    <w:rsid w:val="0070456F"/>
    <w:rsid w:val="0073420D"/>
    <w:rsid w:val="007345D8"/>
    <w:rsid w:val="00741DF3"/>
    <w:rsid w:val="00743912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D302C"/>
    <w:rsid w:val="007D4174"/>
    <w:rsid w:val="007E0866"/>
    <w:rsid w:val="007E31E3"/>
    <w:rsid w:val="007F3757"/>
    <w:rsid w:val="007F4AC2"/>
    <w:rsid w:val="00803911"/>
    <w:rsid w:val="008155E7"/>
    <w:rsid w:val="00824D1D"/>
    <w:rsid w:val="00825DB6"/>
    <w:rsid w:val="00833AC6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152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44A3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209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35577B2E"/>
    <w:rsid w:val="40CE1019"/>
    <w:rsid w:val="53241361"/>
    <w:rsid w:val="6B268512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1">
    <w:name w:val="1"/>
    <w:basedOn w:val="Navaden"/>
    <w:next w:val="Pripombabesedilo"/>
    <w:rsid w:val="00C544A3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B5F7D1-3A2F-41F0-8E8F-BDADD3522A86}">
  <ds:schemaRefs>
    <ds:schemaRef ds:uri="68c5f5d4-aadc-499c-975b-051170a396f7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6a4cc071-bd85-44c5-acc7-68a9b922d49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F49B9F2-FFC9-4794-B09B-F2205275CF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613DF8-75F5-4479-B5B5-DDCC26ABE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0</TotalTime>
  <Pages>1</Pages>
  <Words>256</Words>
  <Characters>1463</Characters>
  <Application>Microsoft Office Word</Application>
  <DocSecurity>0</DocSecurity>
  <Lines>12</Lines>
  <Paragraphs>3</Paragraphs>
  <ScaleCrop>false</ScaleCrop>
  <Company>ZRSBR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Mihael BABIČ</cp:lastModifiedBy>
  <cp:revision>5</cp:revision>
  <cp:lastPrinted>2016-06-20T06:28:00Z</cp:lastPrinted>
  <dcterms:created xsi:type="dcterms:W3CDTF">2023-08-07T08:37:00Z</dcterms:created>
  <dcterms:modified xsi:type="dcterms:W3CDTF">2023-08-18T09:39:00Z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